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D9DD1" w14:textId="77777777" w:rsidR="00F321DF" w:rsidRDefault="00F321DF" w:rsidP="00F321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HORNE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79CC2B3F" w14:textId="77777777" w:rsidR="00F321DF" w:rsidRDefault="00F321DF" w:rsidP="00F321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proofErr w:type="spellStart"/>
      <w:r>
        <w:rPr>
          <w:rFonts w:cs="Times New Roman"/>
          <w:szCs w:val="24"/>
        </w:rPr>
        <w:t>Stockfishmonger</w:t>
      </w:r>
      <w:proofErr w:type="spellEnd"/>
      <w:r>
        <w:rPr>
          <w:rFonts w:cs="Times New Roman"/>
          <w:szCs w:val="24"/>
        </w:rPr>
        <w:t>.</w:t>
      </w:r>
    </w:p>
    <w:p w14:paraId="28A4054D" w14:textId="77777777" w:rsidR="00F321DF" w:rsidRDefault="00F321DF" w:rsidP="00F321DF">
      <w:pPr>
        <w:pStyle w:val="NoSpacing"/>
        <w:rPr>
          <w:rFonts w:cs="Times New Roman"/>
          <w:szCs w:val="24"/>
        </w:rPr>
      </w:pPr>
    </w:p>
    <w:p w14:paraId="376C26BA" w14:textId="77777777" w:rsidR="00F321DF" w:rsidRDefault="00F321DF" w:rsidP="00F321DF">
      <w:pPr>
        <w:pStyle w:val="NoSpacing"/>
        <w:rPr>
          <w:rFonts w:cs="Times New Roman"/>
          <w:szCs w:val="24"/>
        </w:rPr>
      </w:pPr>
    </w:p>
    <w:p w14:paraId="4B16798C" w14:textId="77777777" w:rsidR="00F321DF" w:rsidRDefault="00F321DF" w:rsidP="00F321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Jun.1438</w:t>
      </w:r>
      <w:r>
        <w:rPr>
          <w:rFonts w:cs="Times New Roman"/>
          <w:szCs w:val="24"/>
        </w:rPr>
        <w:tab/>
        <w:t xml:space="preserve">He was one of those to whom John </w:t>
      </w:r>
      <w:proofErr w:type="spellStart"/>
      <w:r>
        <w:rPr>
          <w:rFonts w:cs="Times New Roman"/>
          <w:szCs w:val="24"/>
        </w:rPr>
        <w:t>Farnburgh</w:t>
      </w:r>
      <w:proofErr w:type="spellEnd"/>
      <w:r>
        <w:rPr>
          <w:rFonts w:cs="Times New Roman"/>
          <w:szCs w:val="24"/>
        </w:rPr>
        <w:t xml:space="preserve"> of London, </w:t>
      </w:r>
      <w:proofErr w:type="spellStart"/>
      <w:r>
        <w:rPr>
          <w:rFonts w:cs="Times New Roman"/>
          <w:szCs w:val="24"/>
        </w:rPr>
        <w:t>stockfishmonger</w:t>
      </w:r>
      <w:proofErr w:type="spellEnd"/>
      <w:r>
        <w:rPr>
          <w:rFonts w:cs="Times New Roman"/>
          <w:szCs w:val="24"/>
        </w:rPr>
        <w:t>(q.v.),</w:t>
      </w:r>
    </w:p>
    <w:p w14:paraId="3841D0BE" w14:textId="77777777" w:rsidR="00F321DF" w:rsidRDefault="00F321DF" w:rsidP="00F321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4FF1DD8B" w14:textId="77777777" w:rsidR="00F321DF" w:rsidRDefault="00F321DF" w:rsidP="00F321DF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160)</w:t>
      </w:r>
    </w:p>
    <w:p w14:paraId="0CCCF325" w14:textId="77777777" w:rsidR="00F321DF" w:rsidRDefault="00F321DF" w:rsidP="00F321DF">
      <w:pPr>
        <w:pStyle w:val="NoSpacing"/>
        <w:rPr>
          <w:rFonts w:cs="Times New Roman"/>
          <w:szCs w:val="24"/>
        </w:rPr>
      </w:pPr>
    </w:p>
    <w:p w14:paraId="2D987728" w14:textId="77777777" w:rsidR="00F321DF" w:rsidRDefault="00F321DF" w:rsidP="00F321DF">
      <w:pPr>
        <w:pStyle w:val="NoSpacing"/>
        <w:rPr>
          <w:rFonts w:cs="Times New Roman"/>
          <w:szCs w:val="24"/>
        </w:rPr>
      </w:pPr>
    </w:p>
    <w:p w14:paraId="4D201385" w14:textId="77777777" w:rsidR="00F321DF" w:rsidRDefault="00F321DF" w:rsidP="00F321D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June 2023</w:t>
      </w:r>
    </w:p>
    <w:p w14:paraId="4206AC70" w14:textId="77777777" w:rsidR="00BA00AB" w:rsidRPr="00F321DF" w:rsidRDefault="00BA00AB" w:rsidP="00F321DF"/>
    <w:sectPr w:rsidR="00BA00AB" w:rsidRPr="00F321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1F875" w14:textId="77777777" w:rsidR="002B6D4F" w:rsidRDefault="002B6D4F" w:rsidP="009139A6">
      <w:r>
        <w:separator/>
      </w:r>
    </w:p>
  </w:endnote>
  <w:endnote w:type="continuationSeparator" w:id="0">
    <w:p w14:paraId="49C2102A" w14:textId="77777777" w:rsidR="002B6D4F" w:rsidRDefault="002B6D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3A3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9F05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155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A8AC2" w14:textId="77777777" w:rsidR="002B6D4F" w:rsidRDefault="002B6D4F" w:rsidP="009139A6">
      <w:r>
        <w:separator/>
      </w:r>
    </w:p>
  </w:footnote>
  <w:footnote w:type="continuationSeparator" w:id="0">
    <w:p w14:paraId="17BF3FDE" w14:textId="77777777" w:rsidR="002B6D4F" w:rsidRDefault="002B6D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215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342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6E2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1DF"/>
    <w:rsid w:val="000666E0"/>
    <w:rsid w:val="002510B7"/>
    <w:rsid w:val="002B6D4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321DF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597FE"/>
  <w15:chartTrackingRefBased/>
  <w15:docId w15:val="{AAF53909-6CC3-43FE-A1EF-4EC3F1E87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2023-06-05T15:20:00Z</dcterms:created>
  <dcterms:modified xsi:type="dcterms:W3CDTF">2023-06-05T15:22:00Z</dcterms:modified>
</cp:coreProperties>
</file>